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AE" w:rsidRPr="00287259" w:rsidRDefault="000E59AE" w:rsidP="0071757A">
      <w:pPr>
        <w:pStyle w:val="INTESTAZ"/>
        <w:tabs>
          <w:tab w:val="left" w:pos="1815"/>
          <w:tab w:val="center" w:pos="2463"/>
        </w:tabs>
        <w:rPr>
          <w:rFonts w:ascii="Monotype Corsiva" w:hAnsi="Monotype Corsiva"/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93.5pt;margin-top:-6.4pt;width:35.65pt;height:28.35pt;z-index:251658752">
            <v:imagedata r:id="rId5" o:title=""/>
            <w10:wrap type="topAndBottom"/>
          </v:shape>
        </w:pict>
      </w:r>
      <w:r w:rsidRPr="00287259">
        <w:rPr>
          <w:rFonts w:ascii="Monotype Corsiva" w:hAnsi="Monotype Corsiva"/>
          <w:b/>
          <w:bCs/>
          <w:sz w:val="32"/>
          <w:szCs w:val="32"/>
        </w:rPr>
        <w:t>Istituto di Istruzione Superiore "V. DE FRANCHIS"</w:t>
      </w:r>
    </w:p>
    <w:p w:rsidR="000E59AE" w:rsidRPr="0088024B" w:rsidRDefault="000E59AE" w:rsidP="0060694A">
      <w:pPr>
        <w:pStyle w:val="INTESTAZ"/>
        <w:rPr>
          <w:rFonts w:ascii="Albertus Medium" w:hAnsi="Albertus Medium"/>
          <w:b/>
          <w:bCs/>
          <w:spacing w:val="28"/>
          <w:sz w:val="20"/>
          <w:szCs w:val="20"/>
        </w:rPr>
      </w:pPr>
      <w:r w:rsidRPr="0088024B">
        <w:rPr>
          <w:rFonts w:ascii="Albertus Medium" w:hAnsi="Albertus Medium"/>
          <w:b/>
          <w:bCs/>
          <w:spacing w:val="28"/>
          <w:sz w:val="20"/>
          <w:szCs w:val="20"/>
        </w:rPr>
        <w:t xml:space="preserve">   81016 Piedimonte Matese (CE)- Via A. Moro,6</w:t>
      </w:r>
    </w:p>
    <w:p w:rsidR="000E59AE" w:rsidRPr="00835888" w:rsidRDefault="000E59AE" w:rsidP="0060694A">
      <w:pPr>
        <w:pStyle w:val="INTESTAZ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02.85pt;margin-top:13.6pt;width:65.5pt;height:34.55pt;z-index:251656704;mso-wrap-style:none">
            <v:textbox>
              <w:txbxContent>
                <w:p w:rsidR="000E59AE" w:rsidRDefault="000E59AE" w:rsidP="0060694A">
                  <w:pPr>
                    <w:pStyle w:val="INTESTAZ"/>
                    <w:rPr>
                      <w:b/>
                      <w:bCs/>
                      <w:spacing w:val="28"/>
                      <w:sz w:val="28"/>
                      <w:szCs w:val="28"/>
                    </w:rPr>
                  </w:pPr>
                  <w:r w:rsidRPr="008D1166">
                    <w:rPr>
                      <w:sz w:val="20"/>
                      <w:szCs w:val="20"/>
                    </w:rPr>
                    <w:pict>
                      <v:shape id="_x0000_i1026" type="#_x0000_t75" style="width:49.5pt;height:26.25pt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Pr="0088024B">
        <w:rPr>
          <w:sz w:val="20"/>
          <w:szCs w:val="20"/>
        </w:rPr>
        <w:t xml:space="preserve">Codice Istituto: CEIS02900V - </w:t>
      </w:r>
      <w:r w:rsidRPr="0088024B">
        <w:rPr>
          <w:sz w:val="20"/>
          <w:szCs w:val="20"/>
        </w:rPr>
        <w:sym w:font="Wingdings 2" w:char="F027"/>
      </w:r>
      <w:r w:rsidRPr="0088024B">
        <w:rPr>
          <w:sz w:val="20"/>
          <w:szCs w:val="20"/>
        </w:rPr>
        <w:t xml:space="preserve">0823911438  - </w:t>
      </w:r>
      <w:r w:rsidRPr="0088024B">
        <w:rPr>
          <w:sz w:val="20"/>
          <w:szCs w:val="20"/>
        </w:rPr>
        <w:sym w:font="Wingdings 2" w:char="F037"/>
      </w:r>
      <w:r w:rsidRPr="0088024B">
        <w:rPr>
          <w:sz w:val="20"/>
          <w:szCs w:val="20"/>
        </w:rPr>
        <w:t xml:space="preserve">0823784614  e-mail:  ceis02900v@istruzione.it – Cod. </w:t>
      </w:r>
      <w:r w:rsidRPr="00835888">
        <w:rPr>
          <w:sz w:val="20"/>
          <w:szCs w:val="20"/>
        </w:rPr>
        <w:t xml:space="preserve">Fisc. </w:t>
      </w:r>
      <w:r w:rsidRPr="00835888">
        <w:rPr>
          <w:b/>
          <w:sz w:val="20"/>
          <w:szCs w:val="20"/>
        </w:rPr>
        <w:t>91011560611</w:t>
      </w:r>
    </w:p>
    <w:p w:rsidR="000E59AE" w:rsidRPr="0088024B" w:rsidRDefault="000E59AE" w:rsidP="006D11A9">
      <w:pPr>
        <w:pStyle w:val="INTESTAZ"/>
        <w:rPr>
          <w:sz w:val="20"/>
          <w:szCs w:val="20"/>
        </w:rPr>
      </w:pPr>
      <w:r>
        <w:rPr>
          <w:noProof/>
        </w:rPr>
        <w:pict>
          <v:shape id="_x0000_s1028" type="#_x0000_t202" style="position:absolute;left:0;text-align:left;margin-left:18.8pt;margin-top:2.1pt;width:66.35pt;height:35.55pt;z-index:251657728;mso-wrap-style:none">
            <v:textbox>
              <w:txbxContent>
                <w:p w:rsidR="000E59AE" w:rsidRDefault="000E59AE" w:rsidP="0060694A">
                  <w:pPr>
                    <w:jc w:val="center"/>
                    <w:rPr>
                      <w:rFonts w:ascii="Albertus Medium" w:hAnsi="Albertus Medium"/>
                      <w:noProof/>
                      <w:sz w:val="28"/>
                      <w:szCs w:val="28"/>
                    </w:rPr>
                  </w:pPr>
                  <w:r w:rsidRPr="008D1166">
                    <w:rPr>
                      <w:sz w:val="20"/>
                      <w:szCs w:val="20"/>
                    </w:rPr>
                    <w:pict>
                      <v:shape id="_x0000_i1028" type="#_x0000_t75" style="width:49.5pt;height:26.25pt">
                        <v:imagedata r:id="rId7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Pr="0088024B">
        <w:rPr>
          <w:sz w:val="20"/>
          <w:szCs w:val="20"/>
        </w:rPr>
        <w:t xml:space="preserve">web site: </w:t>
      </w:r>
      <w:hyperlink r:id="rId8" w:history="1">
        <w:r w:rsidRPr="0088024B">
          <w:rPr>
            <w:rStyle w:val="Hyperlink"/>
            <w:sz w:val="20"/>
            <w:szCs w:val="20"/>
          </w:rPr>
          <w:t>www.iisdefranchis.it</w:t>
        </w:r>
      </w:hyperlink>
      <w:r w:rsidRPr="0088024B">
        <w:rPr>
          <w:sz w:val="20"/>
          <w:szCs w:val="20"/>
        </w:rPr>
        <w:t xml:space="preserve"> </w:t>
      </w:r>
    </w:p>
    <w:p w:rsidR="000E59AE" w:rsidRDefault="000E59AE" w:rsidP="006D11A9">
      <w:pPr>
        <w:pStyle w:val="INTESTAZ"/>
        <w:rPr>
          <w:sz w:val="12"/>
          <w:szCs w:val="12"/>
        </w:rPr>
      </w:pPr>
    </w:p>
    <w:p w:rsidR="000E59AE" w:rsidRDefault="000E59AE" w:rsidP="006D11A9">
      <w:pPr>
        <w:pStyle w:val="INTESTAZ"/>
        <w:rPr>
          <w:sz w:val="12"/>
          <w:szCs w:val="12"/>
        </w:rPr>
      </w:pPr>
    </w:p>
    <w:p w:rsidR="000E59AE" w:rsidRPr="00D22A93" w:rsidRDefault="000E59AE" w:rsidP="006D11A9">
      <w:pPr>
        <w:pStyle w:val="INTESTAZ"/>
        <w:rPr>
          <w:sz w:val="12"/>
          <w:szCs w:val="12"/>
        </w:rPr>
      </w:pPr>
    </w:p>
    <w:p w:rsidR="000E59AE" w:rsidRPr="0071757A" w:rsidRDefault="000E59AE" w:rsidP="00D22A93">
      <w:pPr>
        <w:spacing w:line="276" w:lineRule="auto"/>
        <w:jc w:val="center"/>
        <w:rPr>
          <w:rFonts w:ascii="Calibri" w:hAnsi="Calibri"/>
          <w:b/>
          <w:i/>
          <w:sz w:val="32"/>
          <w:szCs w:val="32"/>
        </w:rPr>
      </w:pPr>
      <w:r w:rsidRPr="0071757A">
        <w:rPr>
          <w:rFonts w:ascii="Calibri" w:hAnsi="Calibri"/>
          <w:b/>
          <w:i/>
          <w:sz w:val="32"/>
          <w:szCs w:val="32"/>
        </w:rPr>
        <w:t>CONFERMA LIBRI DI TESTO PER L’ANNO SCOLASTICO 201</w:t>
      </w:r>
      <w:r>
        <w:rPr>
          <w:rFonts w:ascii="Calibri" w:hAnsi="Calibri"/>
          <w:b/>
          <w:i/>
          <w:sz w:val="32"/>
          <w:szCs w:val="32"/>
        </w:rPr>
        <w:t>9</w:t>
      </w:r>
      <w:r w:rsidRPr="0071757A">
        <w:rPr>
          <w:rFonts w:ascii="Calibri" w:hAnsi="Calibri"/>
          <w:b/>
          <w:i/>
          <w:sz w:val="32"/>
          <w:szCs w:val="32"/>
        </w:rPr>
        <w:t>/20</w:t>
      </w:r>
      <w:r>
        <w:rPr>
          <w:rFonts w:ascii="Calibri" w:hAnsi="Calibri"/>
          <w:b/>
          <w:i/>
          <w:sz w:val="32"/>
          <w:szCs w:val="32"/>
        </w:rPr>
        <w:t>20</w:t>
      </w:r>
    </w:p>
    <w:p w:rsidR="000E59AE" w:rsidRPr="001F3A13" w:rsidRDefault="000E59AE" w:rsidP="00D22A93">
      <w:pPr>
        <w:spacing w:line="276" w:lineRule="auto"/>
        <w:rPr>
          <w:sz w:val="28"/>
          <w:szCs w:val="28"/>
        </w:rPr>
      </w:pPr>
      <w:r w:rsidRPr="001F3A13">
        <w:t>MATERIA_______</w:t>
      </w:r>
      <w:r>
        <w:t>_____</w:t>
      </w:r>
      <w:r w:rsidRPr="001F3A13">
        <w:t>__________DOCENTE_______</w:t>
      </w:r>
      <w:r>
        <w:t>____</w:t>
      </w:r>
      <w:r w:rsidRPr="001F3A13">
        <w:t>_____________CLASSE______SEZ._____INDIRIZZO</w:t>
      </w:r>
      <w:r w:rsidRPr="001F3A13">
        <w:rPr>
          <w:sz w:val="28"/>
          <w:szCs w:val="28"/>
        </w:rPr>
        <w:t>_</w:t>
      </w:r>
      <w:r>
        <w:rPr>
          <w:sz w:val="28"/>
          <w:szCs w:val="28"/>
        </w:rPr>
        <w:t>_______________________</w:t>
      </w:r>
      <w:r w:rsidRPr="001F3A13">
        <w:rPr>
          <w:sz w:val="28"/>
          <w:szCs w:val="28"/>
        </w:rPr>
        <w:t>____</w:t>
      </w:r>
    </w:p>
    <w:tbl>
      <w:tblPr>
        <w:tblW w:w="15734" w:type="dxa"/>
        <w:tblInd w:w="108" w:type="dxa"/>
        <w:tblBorders>
          <w:top w:val="single" w:sz="8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17"/>
        <w:gridCol w:w="5213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992"/>
      </w:tblGrid>
      <w:tr w:rsidR="000E59AE" w:rsidRPr="0071757A" w:rsidTr="00411303">
        <w:trPr>
          <w:cantSplit/>
          <w:trHeight w:val="1134"/>
        </w:trPr>
        <w:tc>
          <w:tcPr>
            <w:tcW w:w="201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ind w:left="142"/>
              <w:jc w:val="center"/>
              <w:textAlignment w:val="baseline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AUTORE/I</w:t>
            </w:r>
          </w:p>
        </w:tc>
        <w:tc>
          <w:tcPr>
            <w:tcW w:w="52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TITOLO DELL’OPERA</w:t>
            </w:r>
          </w:p>
        </w:tc>
        <w:tc>
          <w:tcPr>
            <w:tcW w:w="5670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CODICE IDENTIFICATIVO</w:t>
            </w:r>
            <w:r>
              <w:rPr>
                <w:rFonts w:ascii="Calibri" w:hAnsi="Calibri"/>
                <w:sz w:val="28"/>
                <w:szCs w:val="28"/>
                <w:lang w:eastAsia="en-US"/>
              </w:rPr>
              <w:t xml:space="preserve"> VOLUME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Calibri" w:hAnsi="Calibri"/>
                <w:b/>
                <w:sz w:val="14"/>
                <w:szCs w:val="14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en-US"/>
              </w:rPr>
              <w:t>Volume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Calibri" w:hAnsi="Calibri"/>
                <w:b/>
                <w:sz w:val="14"/>
                <w:szCs w:val="14"/>
                <w:lang w:eastAsia="en-US"/>
              </w:rPr>
            </w:pPr>
            <w:r w:rsidRPr="0071757A">
              <w:rPr>
                <w:rFonts w:ascii="Calibri" w:hAnsi="Calibri"/>
                <w:b/>
                <w:sz w:val="14"/>
                <w:szCs w:val="14"/>
                <w:lang w:eastAsia="en-US"/>
              </w:rPr>
              <w:t>DA</w:t>
            </w:r>
          </w:p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Calibri" w:hAnsi="Calibri"/>
                <w:b/>
                <w:sz w:val="14"/>
                <w:szCs w:val="14"/>
                <w:lang w:eastAsia="en-US"/>
              </w:rPr>
            </w:pPr>
            <w:r w:rsidRPr="0071757A">
              <w:rPr>
                <w:rFonts w:ascii="Calibri" w:hAnsi="Calibri"/>
                <w:b/>
                <w:sz w:val="14"/>
                <w:szCs w:val="14"/>
                <w:lang w:eastAsia="en-US"/>
              </w:rPr>
              <w:t>ACQUISTARE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Calibri" w:hAnsi="Calibri"/>
                <w:b/>
                <w:sz w:val="14"/>
                <w:szCs w:val="14"/>
                <w:lang w:eastAsia="en-US"/>
              </w:rPr>
            </w:pPr>
            <w:r w:rsidRPr="0071757A">
              <w:rPr>
                <w:rFonts w:ascii="Calibri" w:hAnsi="Calibri"/>
                <w:b/>
                <w:sz w:val="14"/>
                <w:szCs w:val="14"/>
                <w:lang w:eastAsia="en-US"/>
              </w:rPr>
              <w:t>CONSIGLIATO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rFonts w:ascii="Calibri" w:hAnsi="Calibri"/>
                <w:b/>
                <w:sz w:val="14"/>
                <w:szCs w:val="14"/>
                <w:lang w:eastAsia="en-US"/>
              </w:rPr>
            </w:pPr>
            <w:r w:rsidRPr="0071757A">
              <w:rPr>
                <w:rFonts w:ascii="Calibri" w:hAnsi="Calibri"/>
                <w:b/>
                <w:sz w:val="14"/>
                <w:szCs w:val="14"/>
                <w:lang w:eastAsia="en-US"/>
              </w:rPr>
              <w:t>IN POSSESSO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sz w:val="32"/>
                <w:szCs w:val="32"/>
                <w:lang w:eastAsia="en-US"/>
              </w:rPr>
            </w:pPr>
          </w:p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lang w:eastAsia="en-US"/>
              </w:rPr>
            </w:pPr>
            <w:r w:rsidRPr="0071757A">
              <w:rPr>
                <w:rFonts w:ascii="Calibri" w:hAnsi="Calibri"/>
                <w:lang w:eastAsia="en-US"/>
              </w:rPr>
              <w:t>PREZZO</w:t>
            </w:r>
          </w:p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/>
                <w:lang w:eastAsia="en-US"/>
              </w:rPr>
            </w:pPr>
          </w:p>
        </w:tc>
      </w:tr>
      <w:tr w:rsidR="000E59AE" w:rsidRPr="0071757A" w:rsidTr="00411303">
        <w:tc>
          <w:tcPr>
            <w:tcW w:w="2017" w:type="dxa"/>
            <w:tcBorders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13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6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0E59AE" w:rsidRPr="0071757A" w:rsidTr="00411303">
        <w:tc>
          <w:tcPr>
            <w:tcW w:w="2017" w:type="dxa"/>
            <w:tcBorders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13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67" w:type="dxa"/>
            <w:vAlign w:val="center"/>
          </w:tcPr>
          <w:p w:rsidR="000E59AE" w:rsidRPr="001F3A13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71757A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6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71757A" w:rsidRDefault="000E59AE" w:rsidP="0041130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</w:tbl>
    <w:p w:rsidR="000E59AE" w:rsidRPr="001F3A13" w:rsidRDefault="000E59AE" w:rsidP="001F3A13">
      <w:pPr>
        <w:pBdr>
          <w:left w:val="single" w:sz="8" w:space="4" w:color="000000"/>
        </w:pBdr>
        <w:jc w:val="center"/>
        <w:rPr>
          <w:b/>
          <w:sz w:val="28"/>
          <w:szCs w:val="28"/>
        </w:rPr>
      </w:pPr>
    </w:p>
    <w:p w:rsidR="000E59AE" w:rsidRPr="0071757A" w:rsidRDefault="000E59AE" w:rsidP="001F3A13">
      <w:pPr>
        <w:rPr>
          <w:b/>
          <w:i/>
          <w:sz w:val="8"/>
          <w:szCs w:val="8"/>
          <w:u w:val="single"/>
        </w:rPr>
      </w:pPr>
    </w:p>
    <w:p w:rsidR="000E59AE" w:rsidRPr="0088024B" w:rsidRDefault="000E59AE" w:rsidP="00E4109B">
      <w:pPr>
        <w:tabs>
          <w:tab w:val="left" w:pos="2463"/>
        </w:tabs>
        <w:rPr>
          <w:sz w:val="4"/>
          <w:szCs w:val="4"/>
        </w:rPr>
      </w:pPr>
    </w:p>
    <w:p w:rsidR="000E59AE" w:rsidRDefault="000E59AE" w:rsidP="00B73BAB">
      <w:pPr>
        <w:spacing w:line="276" w:lineRule="auto"/>
        <w:jc w:val="center"/>
        <w:rPr>
          <w:rFonts w:ascii="Calibri" w:hAnsi="Calibri"/>
          <w:b/>
          <w:i/>
          <w:sz w:val="32"/>
          <w:szCs w:val="32"/>
        </w:rPr>
      </w:pPr>
      <w:r w:rsidRPr="0071757A">
        <w:rPr>
          <w:rFonts w:ascii="Calibri" w:hAnsi="Calibri"/>
          <w:b/>
          <w:i/>
          <w:sz w:val="32"/>
          <w:szCs w:val="32"/>
        </w:rPr>
        <w:t>NUOVE ADOZIONI   PER L’ANNO SCOLASTICO 201</w:t>
      </w:r>
      <w:r>
        <w:rPr>
          <w:rFonts w:ascii="Calibri" w:hAnsi="Calibri"/>
          <w:b/>
          <w:i/>
          <w:sz w:val="32"/>
          <w:szCs w:val="32"/>
        </w:rPr>
        <w:t>9</w:t>
      </w:r>
      <w:r w:rsidRPr="0071757A">
        <w:rPr>
          <w:rFonts w:ascii="Calibri" w:hAnsi="Calibri"/>
          <w:b/>
          <w:i/>
          <w:sz w:val="32"/>
          <w:szCs w:val="32"/>
        </w:rPr>
        <w:t>/20</w:t>
      </w:r>
      <w:r>
        <w:rPr>
          <w:rFonts w:ascii="Calibri" w:hAnsi="Calibri"/>
          <w:b/>
          <w:i/>
          <w:sz w:val="32"/>
          <w:szCs w:val="32"/>
        </w:rPr>
        <w:t>20</w:t>
      </w:r>
    </w:p>
    <w:p w:rsidR="000E59AE" w:rsidRPr="00B84A98" w:rsidRDefault="000E59AE" w:rsidP="00B84A98">
      <w:pPr>
        <w:pBdr>
          <w:left w:val="single" w:sz="8" w:space="4" w:color="000000"/>
        </w:pBdr>
        <w:jc w:val="center"/>
        <w:rPr>
          <w:b/>
          <w:sz w:val="28"/>
          <w:szCs w:val="28"/>
        </w:rPr>
      </w:pPr>
      <w:r w:rsidRPr="001F3A13">
        <w:rPr>
          <w:b/>
          <w:sz w:val="28"/>
          <w:szCs w:val="28"/>
        </w:rPr>
        <w:t xml:space="preserve">TESTO/I </w:t>
      </w:r>
      <w:r>
        <w:rPr>
          <w:b/>
          <w:sz w:val="28"/>
          <w:szCs w:val="28"/>
        </w:rPr>
        <w:t xml:space="preserve"> </w:t>
      </w:r>
      <w:r w:rsidRPr="001F3A13">
        <w:rPr>
          <w:b/>
          <w:sz w:val="28"/>
          <w:szCs w:val="28"/>
        </w:rPr>
        <w:t>PROPOSTO/I</w:t>
      </w:r>
    </w:p>
    <w:p w:rsidR="000E59AE" w:rsidRPr="000B6240" w:rsidRDefault="000E59AE" w:rsidP="00D22A93">
      <w:pPr>
        <w:spacing w:line="276" w:lineRule="auto"/>
      </w:pPr>
      <w:r w:rsidRPr="000B6240">
        <w:t>MATERIA___________________DOCENTE_______________</w:t>
      </w:r>
      <w:r>
        <w:t>____</w:t>
      </w:r>
      <w:r w:rsidRPr="000B6240">
        <w:t>____CLASSE______SEZ._____INDIRIZZO______</w:t>
      </w:r>
      <w:r>
        <w:t>______________________</w:t>
      </w:r>
      <w:r w:rsidRPr="000B6240">
        <w:t>________</w:t>
      </w:r>
    </w:p>
    <w:p w:rsidR="000E59AE" w:rsidRPr="002F5F4B" w:rsidRDefault="000E59AE" w:rsidP="00E4109B">
      <w:pPr>
        <w:tabs>
          <w:tab w:val="left" w:pos="2463"/>
        </w:tabs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8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07"/>
        <w:gridCol w:w="5119"/>
        <w:gridCol w:w="457"/>
        <w:gridCol w:w="458"/>
        <w:gridCol w:w="458"/>
        <w:gridCol w:w="458"/>
        <w:gridCol w:w="458"/>
        <w:gridCol w:w="408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1418"/>
      </w:tblGrid>
      <w:tr w:rsidR="000E59AE" w:rsidRPr="0071757A" w:rsidTr="00411303">
        <w:trPr>
          <w:cantSplit/>
          <w:trHeight w:val="1172"/>
        </w:trPr>
        <w:tc>
          <w:tcPr>
            <w:tcW w:w="210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1F3A13">
              <w:rPr>
                <w:rFonts w:ascii="Calibri" w:hAnsi="Calibri"/>
                <w:sz w:val="28"/>
                <w:szCs w:val="28"/>
                <w:lang w:eastAsia="en-US"/>
              </w:rPr>
              <w:t>AUTORE/I</w:t>
            </w:r>
          </w:p>
        </w:tc>
        <w:tc>
          <w:tcPr>
            <w:tcW w:w="5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1F3A13">
              <w:rPr>
                <w:rFonts w:ascii="Calibri" w:hAnsi="Calibri"/>
                <w:sz w:val="28"/>
                <w:szCs w:val="28"/>
                <w:lang w:eastAsia="en-US"/>
              </w:rPr>
              <w:t>TITOLO DELL’OPERA</w:t>
            </w:r>
          </w:p>
        </w:tc>
        <w:tc>
          <w:tcPr>
            <w:tcW w:w="567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1F3A13">
              <w:rPr>
                <w:rFonts w:ascii="Calibri" w:hAnsi="Calibri"/>
                <w:sz w:val="28"/>
                <w:szCs w:val="28"/>
                <w:lang w:eastAsia="en-US"/>
              </w:rPr>
              <w:t>CODICE IDENTIFICATIVO</w:t>
            </w:r>
            <w:r>
              <w:rPr>
                <w:rFonts w:ascii="Calibri" w:hAnsi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</w:tcPr>
          <w:p w:rsidR="000E59AE" w:rsidRPr="008077F3" w:rsidRDefault="000E59AE" w:rsidP="00411303">
            <w:pPr>
              <w:spacing w:line="360" w:lineRule="auto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en-US"/>
              </w:rPr>
              <w:t>Volume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  <w:vAlign w:val="center"/>
          </w:tcPr>
          <w:p w:rsidR="000E59AE" w:rsidRPr="001F3A13" w:rsidRDefault="000E59AE" w:rsidP="00411303">
            <w:pPr>
              <w:spacing w:line="360" w:lineRule="auto"/>
              <w:ind w:left="113" w:right="113"/>
              <w:jc w:val="center"/>
              <w:rPr>
                <w:rFonts w:ascii="Calibri" w:hAnsi="Calibri"/>
                <w:b/>
                <w:sz w:val="14"/>
                <w:szCs w:val="14"/>
                <w:lang w:eastAsia="en-US"/>
              </w:rPr>
            </w:pPr>
            <w:r w:rsidRPr="001F3A13">
              <w:rPr>
                <w:rFonts w:ascii="Calibri" w:hAnsi="Calibri"/>
                <w:b/>
                <w:sz w:val="14"/>
                <w:szCs w:val="14"/>
                <w:lang w:eastAsia="en-US"/>
              </w:rPr>
              <w:t>DA</w:t>
            </w:r>
          </w:p>
          <w:p w:rsidR="000E59AE" w:rsidRPr="001F3A13" w:rsidRDefault="000E59AE" w:rsidP="00411303">
            <w:pPr>
              <w:spacing w:line="360" w:lineRule="auto"/>
              <w:ind w:left="113" w:right="113"/>
              <w:jc w:val="center"/>
              <w:rPr>
                <w:rFonts w:ascii="Calibri" w:hAnsi="Calibri"/>
                <w:b/>
                <w:sz w:val="18"/>
                <w:szCs w:val="18"/>
                <w:lang w:eastAsia="en-US"/>
              </w:rPr>
            </w:pPr>
            <w:r w:rsidRPr="001F3A13">
              <w:rPr>
                <w:rFonts w:ascii="Calibri" w:hAnsi="Calibri"/>
                <w:b/>
                <w:sz w:val="14"/>
                <w:szCs w:val="14"/>
                <w:lang w:eastAsia="en-US"/>
              </w:rPr>
              <w:t>ACQUISTARE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extDirection w:val="tbRl"/>
            <w:vAlign w:val="center"/>
          </w:tcPr>
          <w:p w:rsidR="000E59AE" w:rsidRPr="001F3A13" w:rsidRDefault="000E59AE" w:rsidP="00411303">
            <w:pPr>
              <w:spacing w:line="360" w:lineRule="auto"/>
              <w:ind w:left="113" w:right="113"/>
              <w:jc w:val="center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  <w:r w:rsidRPr="001F3A13">
              <w:rPr>
                <w:rFonts w:ascii="Calibri" w:hAnsi="Calibri"/>
                <w:b/>
                <w:sz w:val="14"/>
                <w:szCs w:val="14"/>
                <w:lang w:eastAsia="en-US"/>
              </w:rPr>
              <w:t>CONSIGLIAT</w:t>
            </w:r>
            <w:r w:rsidRPr="001F3A13">
              <w:rPr>
                <w:rFonts w:ascii="Calibri" w:hAnsi="Calibri"/>
                <w:b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spacing w:line="360" w:lineRule="auto"/>
              <w:jc w:val="center"/>
              <w:rPr>
                <w:rFonts w:ascii="Calibri" w:hAnsi="Calibri"/>
                <w:lang w:eastAsia="en-US"/>
              </w:rPr>
            </w:pPr>
            <w:r w:rsidRPr="001F3A13">
              <w:rPr>
                <w:rFonts w:ascii="Calibri" w:hAnsi="Calibri"/>
                <w:lang w:eastAsia="en-US"/>
              </w:rPr>
              <w:t>PREZZO</w:t>
            </w:r>
          </w:p>
        </w:tc>
      </w:tr>
      <w:tr w:rsidR="000E59AE" w:rsidRPr="0071757A" w:rsidTr="00411303">
        <w:trPr>
          <w:trHeight w:val="545"/>
        </w:trPr>
        <w:tc>
          <w:tcPr>
            <w:tcW w:w="2107" w:type="dxa"/>
            <w:tcBorders>
              <w:right w:val="single" w:sz="12" w:space="0" w:color="000000"/>
            </w:tcBorders>
          </w:tcPr>
          <w:p w:rsidR="000E59AE" w:rsidRPr="001F3A13" w:rsidRDefault="000E59AE" w:rsidP="0041130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119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1F3A13" w:rsidRDefault="000E59AE" w:rsidP="0041130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57" w:type="dxa"/>
            <w:tcBorders>
              <w:lef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E59AE" w:rsidRPr="0071757A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  <w:tr w:rsidR="000E59AE" w:rsidRPr="0071757A" w:rsidTr="00411303">
        <w:trPr>
          <w:trHeight w:val="448"/>
        </w:trPr>
        <w:tc>
          <w:tcPr>
            <w:tcW w:w="2107" w:type="dxa"/>
            <w:tcBorders>
              <w:right w:val="single" w:sz="12" w:space="0" w:color="000000"/>
            </w:tcBorders>
          </w:tcPr>
          <w:p w:rsidR="000E59AE" w:rsidRPr="001F3A13" w:rsidRDefault="000E59AE" w:rsidP="0041130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119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1F3A13" w:rsidRDefault="000E59AE" w:rsidP="0041130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57" w:type="dxa"/>
            <w:tcBorders>
              <w:lef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  <w:r w:rsidRPr="0071757A">
              <w:rPr>
                <w:rFonts w:ascii="Calibri" w:hAnsi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5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E59AE" w:rsidRPr="0071757A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E59AE" w:rsidRPr="001F3A13" w:rsidRDefault="000E59AE" w:rsidP="00411303">
            <w:pPr>
              <w:jc w:val="center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</w:tbl>
    <w:p w:rsidR="000E59AE" w:rsidRDefault="000E59AE" w:rsidP="00E4109B">
      <w:pPr>
        <w:tabs>
          <w:tab w:val="left" w:pos="2463"/>
        </w:tabs>
      </w:pPr>
      <w:r>
        <w:tab/>
      </w:r>
    </w:p>
    <w:p w:rsidR="000E59AE" w:rsidRPr="00B84A98" w:rsidRDefault="000E59AE" w:rsidP="00E4109B">
      <w:pPr>
        <w:tabs>
          <w:tab w:val="left" w:pos="2463"/>
        </w:tabs>
        <w:rPr>
          <w:b/>
          <w:u w:val="single"/>
        </w:rPr>
      </w:pPr>
      <w:r w:rsidRPr="00B84A98">
        <w:rPr>
          <w:b/>
          <w:u w:val="single"/>
        </w:rPr>
        <w:t>Relazione in allegato</w:t>
      </w:r>
    </w:p>
    <w:p w:rsidR="000E59AE" w:rsidRDefault="000E59AE" w:rsidP="00E4109B">
      <w:pPr>
        <w:tabs>
          <w:tab w:val="left" w:pos="2463"/>
        </w:tabs>
      </w:pPr>
    </w:p>
    <w:p w:rsidR="000E59AE" w:rsidRDefault="000E59AE" w:rsidP="00E4109B">
      <w:pPr>
        <w:tabs>
          <w:tab w:val="left" w:pos="2463"/>
        </w:tabs>
      </w:pPr>
    </w:p>
    <w:p w:rsidR="000E59AE" w:rsidRDefault="000E59AE" w:rsidP="00411303">
      <w:pPr>
        <w:tabs>
          <w:tab w:val="left" w:pos="2463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Firma del docente</w:t>
      </w:r>
    </w:p>
    <w:p w:rsidR="000E59AE" w:rsidRDefault="000E59AE" w:rsidP="00E4109B">
      <w:pPr>
        <w:tabs>
          <w:tab w:val="left" w:pos="2463"/>
        </w:tabs>
      </w:pPr>
    </w:p>
    <w:p w:rsidR="000E59AE" w:rsidRDefault="000E59AE" w:rsidP="00E4109B">
      <w:pPr>
        <w:tabs>
          <w:tab w:val="left" w:pos="2463"/>
        </w:tabs>
      </w:pPr>
    </w:p>
    <w:p w:rsidR="000E59AE" w:rsidRDefault="000E59AE" w:rsidP="00E4109B">
      <w:pPr>
        <w:tabs>
          <w:tab w:val="left" w:pos="2463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</w:p>
    <w:sectPr w:rsidR="000E59AE" w:rsidSect="00D22A93">
      <w:pgSz w:w="16838" w:h="11906" w:orient="landscape"/>
      <w:pgMar w:top="425" w:right="284" w:bottom="34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bertus Medium">
    <w:panose1 w:val="020E06020303040203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564"/>
    <w:multiLevelType w:val="hybridMultilevel"/>
    <w:tmpl w:val="97701960"/>
    <w:lvl w:ilvl="0" w:tplc="BE1E17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13322D"/>
    <w:multiLevelType w:val="hybridMultilevel"/>
    <w:tmpl w:val="CBACFB38"/>
    <w:lvl w:ilvl="0" w:tplc="707CE6E0">
      <w:start w:val="1"/>
      <w:numFmt w:val="upperRoman"/>
      <w:lvlText w:val="%1."/>
      <w:lvlJc w:val="left"/>
      <w:pPr>
        <w:ind w:left="612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2">
    <w:nsid w:val="0513481D"/>
    <w:multiLevelType w:val="singleLevel"/>
    <w:tmpl w:val="77767E74"/>
    <w:lvl w:ilvl="0">
      <w:start w:val="1"/>
      <w:numFmt w:val="bullet"/>
      <w:pStyle w:val="Rientr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083E7F"/>
    <w:multiLevelType w:val="hybridMultilevel"/>
    <w:tmpl w:val="A10A8E36"/>
    <w:lvl w:ilvl="0" w:tplc="0410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12CA73EB"/>
    <w:multiLevelType w:val="hybridMultilevel"/>
    <w:tmpl w:val="7EB2FA74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5">
    <w:nsid w:val="38ED26AD"/>
    <w:multiLevelType w:val="hybridMultilevel"/>
    <w:tmpl w:val="F1E6C8A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064864"/>
    <w:multiLevelType w:val="hybridMultilevel"/>
    <w:tmpl w:val="D8D4C42E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582D02C0"/>
    <w:multiLevelType w:val="hybridMultilevel"/>
    <w:tmpl w:val="F1864E52"/>
    <w:lvl w:ilvl="0" w:tplc="CD12A72C">
      <w:start w:val="1"/>
      <w:numFmt w:val="upperRoman"/>
      <w:lvlText w:val="%1."/>
      <w:lvlJc w:val="left"/>
      <w:pPr>
        <w:ind w:left="1332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8">
    <w:nsid w:val="5B521F14"/>
    <w:multiLevelType w:val="hybridMultilevel"/>
    <w:tmpl w:val="585669EC"/>
    <w:lvl w:ilvl="0" w:tplc="0410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65663DB0"/>
    <w:multiLevelType w:val="hybridMultilevel"/>
    <w:tmpl w:val="AA24C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1164C"/>
    <w:multiLevelType w:val="hybridMultilevel"/>
    <w:tmpl w:val="37225CDA"/>
    <w:lvl w:ilvl="0" w:tplc="F80C6E2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94A"/>
    <w:rsid w:val="0002506F"/>
    <w:rsid w:val="000316D1"/>
    <w:rsid w:val="00047AFD"/>
    <w:rsid w:val="000579B0"/>
    <w:rsid w:val="00080ED1"/>
    <w:rsid w:val="000831F3"/>
    <w:rsid w:val="0009102E"/>
    <w:rsid w:val="000A7743"/>
    <w:rsid w:val="000B6240"/>
    <w:rsid w:val="000C0252"/>
    <w:rsid w:val="000C2853"/>
    <w:rsid w:val="000E59AE"/>
    <w:rsid w:val="0014301E"/>
    <w:rsid w:val="00191C20"/>
    <w:rsid w:val="001F3A13"/>
    <w:rsid w:val="002258F3"/>
    <w:rsid w:val="00287259"/>
    <w:rsid w:val="00292E42"/>
    <w:rsid w:val="002A63A9"/>
    <w:rsid w:val="002F5F4B"/>
    <w:rsid w:val="003009D2"/>
    <w:rsid w:val="00316C70"/>
    <w:rsid w:val="0032450A"/>
    <w:rsid w:val="00336CC1"/>
    <w:rsid w:val="00386B54"/>
    <w:rsid w:val="003930C7"/>
    <w:rsid w:val="003A602D"/>
    <w:rsid w:val="003B58AF"/>
    <w:rsid w:val="003E6C0C"/>
    <w:rsid w:val="003E6FC8"/>
    <w:rsid w:val="003F171B"/>
    <w:rsid w:val="00411303"/>
    <w:rsid w:val="00414FF6"/>
    <w:rsid w:val="00417D70"/>
    <w:rsid w:val="00487823"/>
    <w:rsid w:val="004D0E87"/>
    <w:rsid w:val="004E5836"/>
    <w:rsid w:val="005030DB"/>
    <w:rsid w:val="005036EB"/>
    <w:rsid w:val="00506F85"/>
    <w:rsid w:val="00510B5A"/>
    <w:rsid w:val="00532E52"/>
    <w:rsid w:val="005648EE"/>
    <w:rsid w:val="005B26B3"/>
    <w:rsid w:val="005B694B"/>
    <w:rsid w:val="005C6125"/>
    <w:rsid w:val="005D3479"/>
    <w:rsid w:val="005E3661"/>
    <w:rsid w:val="005E719E"/>
    <w:rsid w:val="005F76B4"/>
    <w:rsid w:val="00605675"/>
    <w:rsid w:val="0060694A"/>
    <w:rsid w:val="006475CD"/>
    <w:rsid w:val="006B1E99"/>
    <w:rsid w:val="006D11A9"/>
    <w:rsid w:val="006E0334"/>
    <w:rsid w:val="0071757A"/>
    <w:rsid w:val="00757E6F"/>
    <w:rsid w:val="007666AD"/>
    <w:rsid w:val="00771A4F"/>
    <w:rsid w:val="00776DA1"/>
    <w:rsid w:val="007E27AB"/>
    <w:rsid w:val="008077F3"/>
    <w:rsid w:val="00824D9A"/>
    <w:rsid w:val="00835888"/>
    <w:rsid w:val="0088024B"/>
    <w:rsid w:val="008A7F87"/>
    <w:rsid w:val="008D1166"/>
    <w:rsid w:val="008E674B"/>
    <w:rsid w:val="008F55AB"/>
    <w:rsid w:val="00902DF6"/>
    <w:rsid w:val="00911474"/>
    <w:rsid w:val="009279D1"/>
    <w:rsid w:val="00933CB6"/>
    <w:rsid w:val="00941F98"/>
    <w:rsid w:val="009515FE"/>
    <w:rsid w:val="00967EAB"/>
    <w:rsid w:val="00987BE5"/>
    <w:rsid w:val="009A6F7D"/>
    <w:rsid w:val="009B6800"/>
    <w:rsid w:val="009F2F18"/>
    <w:rsid w:val="00A04E56"/>
    <w:rsid w:val="00A31AAB"/>
    <w:rsid w:val="00A53FB1"/>
    <w:rsid w:val="00A81E44"/>
    <w:rsid w:val="00A834DF"/>
    <w:rsid w:val="00A878B6"/>
    <w:rsid w:val="00A92C68"/>
    <w:rsid w:val="00AD4B75"/>
    <w:rsid w:val="00B656FF"/>
    <w:rsid w:val="00B73BAB"/>
    <w:rsid w:val="00B84A98"/>
    <w:rsid w:val="00B9106C"/>
    <w:rsid w:val="00B95B5E"/>
    <w:rsid w:val="00BD555C"/>
    <w:rsid w:val="00C1140B"/>
    <w:rsid w:val="00C14DD7"/>
    <w:rsid w:val="00C42516"/>
    <w:rsid w:val="00C62442"/>
    <w:rsid w:val="00C66810"/>
    <w:rsid w:val="00C73545"/>
    <w:rsid w:val="00D22A93"/>
    <w:rsid w:val="00D274A9"/>
    <w:rsid w:val="00D44C91"/>
    <w:rsid w:val="00D6321F"/>
    <w:rsid w:val="00DB3895"/>
    <w:rsid w:val="00DE3601"/>
    <w:rsid w:val="00DE7E1E"/>
    <w:rsid w:val="00E041FB"/>
    <w:rsid w:val="00E1592E"/>
    <w:rsid w:val="00E4109B"/>
    <w:rsid w:val="00E47EF2"/>
    <w:rsid w:val="00E73C2E"/>
    <w:rsid w:val="00E965F7"/>
    <w:rsid w:val="00EB1BD4"/>
    <w:rsid w:val="00EC2F04"/>
    <w:rsid w:val="00ED236E"/>
    <w:rsid w:val="00ED449F"/>
    <w:rsid w:val="00ED4891"/>
    <w:rsid w:val="00ED63C1"/>
    <w:rsid w:val="00EF6FBD"/>
    <w:rsid w:val="00F139B6"/>
    <w:rsid w:val="00F410F4"/>
    <w:rsid w:val="00F41299"/>
    <w:rsid w:val="00F44996"/>
    <w:rsid w:val="00FA479F"/>
    <w:rsid w:val="00FE421F"/>
    <w:rsid w:val="00FE7468"/>
    <w:rsid w:val="00FF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94A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E4109B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6D11A9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Heading4">
    <w:name w:val="heading 4"/>
    <w:basedOn w:val="Normal"/>
    <w:link w:val="Heading4Char1"/>
    <w:uiPriority w:val="99"/>
    <w:qFormat/>
    <w:rsid w:val="008F55AB"/>
    <w:pPr>
      <w:spacing w:before="100" w:beforeAutospacing="1" w:after="100" w:afterAutospacing="1"/>
      <w:outlineLvl w:val="3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customStyle="1" w:styleId="INTESTAZ">
    <w:name w:val="INTESTAZ"/>
    <w:basedOn w:val="Normal"/>
    <w:uiPriority w:val="99"/>
    <w:rsid w:val="0060694A"/>
    <w:pPr>
      <w:jc w:val="center"/>
    </w:pPr>
  </w:style>
  <w:style w:type="character" w:styleId="Hyperlink">
    <w:name w:val="Hyperlink"/>
    <w:basedOn w:val="DefaultParagraphFont"/>
    <w:uiPriority w:val="99"/>
    <w:rsid w:val="00E1592E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09102E"/>
    <w:pPr>
      <w:widowControl w:val="0"/>
      <w:overflowPunct w:val="0"/>
      <w:autoSpaceDE w:val="0"/>
      <w:autoSpaceDN w:val="0"/>
      <w:adjustRightInd w:val="0"/>
      <w:ind w:firstLine="993"/>
      <w:textAlignment w:val="baseline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09102E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51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erChar1">
    <w:name w:val="Header Char1"/>
    <w:link w:val="Header"/>
    <w:uiPriority w:val="99"/>
    <w:locked/>
    <w:rsid w:val="00C62442"/>
    <w:rPr>
      <w:sz w:val="24"/>
    </w:rPr>
  </w:style>
  <w:style w:type="paragraph" w:styleId="Header">
    <w:name w:val="header"/>
    <w:basedOn w:val="Normal"/>
    <w:link w:val="HeaderChar"/>
    <w:uiPriority w:val="99"/>
    <w:rsid w:val="00C62442"/>
    <w:pPr>
      <w:tabs>
        <w:tab w:val="center" w:pos="4819"/>
        <w:tab w:val="right" w:pos="9638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customStyle="1" w:styleId="IntestazioneCarattere1">
    <w:name w:val="Intestazione Carattere1"/>
    <w:uiPriority w:val="99"/>
    <w:rsid w:val="00C62442"/>
    <w:rPr>
      <w:sz w:val="24"/>
    </w:rPr>
  </w:style>
  <w:style w:type="paragraph" w:styleId="Subtitle">
    <w:name w:val="Subtitle"/>
    <w:basedOn w:val="Normal"/>
    <w:next w:val="Normal"/>
    <w:link w:val="SubtitleChar1"/>
    <w:uiPriority w:val="99"/>
    <w:qFormat/>
    <w:rsid w:val="00C62442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character" w:customStyle="1" w:styleId="SubtitleChar1">
    <w:name w:val="Subtitle Char1"/>
    <w:link w:val="Subtitle"/>
    <w:uiPriority w:val="99"/>
    <w:locked/>
    <w:rsid w:val="00C62442"/>
    <w:rPr>
      <w:rFonts w:ascii="Cambria" w:hAnsi="Cambria"/>
      <w:sz w:val="24"/>
    </w:rPr>
  </w:style>
  <w:style w:type="character" w:customStyle="1" w:styleId="Heading4Char1">
    <w:name w:val="Heading 4 Char1"/>
    <w:link w:val="Heading4"/>
    <w:uiPriority w:val="99"/>
    <w:locked/>
    <w:rsid w:val="008F55AB"/>
    <w:rPr>
      <w:b/>
      <w:sz w:val="24"/>
    </w:rPr>
  </w:style>
  <w:style w:type="table" w:customStyle="1" w:styleId="Grigliatabella1">
    <w:name w:val="Griglia tabella1"/>
    <w:uiPriority w:val="99"/>
    <w:rsid w:val="009114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1">
    <w:name w:val="Heading 2 Char1"/>
    <w:link w:val="Heading2"/>
    <w:uiPriority w:val="99"/>
    <w:locked/>
    <w:rsid w:val="006D11A9"/>
    <w:rPr>
      <w:rFonts w:ascii="Cambria" w:hAnsi="Cambria"/>
      <w:b/>
      <w:i/>
      <w:sz w:val="28"/>
    </w:rPr>
  </w:style>
  <w:style w:type="paragraph" w:customStyle="1" w:styleId="Testo2">
    <w:name w:val="Testo2"/>
    <w:basedOn w:val="Normal"/>
    <w:uiPriority w:val="99"/>
    <w:rsid w:val="006D11A9"/>
    <w:pPr>
      <w:spacing w:before="60" w:after="60" w:line="280" w:lineRule="exact"/>
      <w:ind w:left="1134"/>
      <w:jc w:val="both"/>
    </w:pPr>
    <w:rPr>
      <w:rFonts w:ascii="Arial" w:hAnsi="Arial"/>
      <w:szCs w:val="20"/>
    </w:rPr>
  </w:style>
  <w:style w:type="paragraph" w:customStyle="1" w:styleId="Rientro2">
    <w:name w:val="Rientro2"/>
    <w:basedOn w:val="Normal"/>
    <w:uiPriority w:val="99"/>
    <w:rsid w:val="006D11A9"/>
    <w:pPr>
      <w:numPr>
        <w:numId w:val="6"/>
      </w:numPr>
      <w:tabs>
        <w:tab w:val="clear" w:pos="360"/>
        <w:tab w:val="num" w:pos="1418"/>
      </w:tabs>
      <w:spacing w:after="60"/>
      <w:ind w:left="1418" w:hanging="284"/>
      <w:jc w:val="both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uiPriority w:val="99"/>
    <w:rsid w:val="000831F3"/>
    <w:rPr>
      <w:rFonts w:cs="Times New Roman"/>
      <w:color w:val="800080"/>
      <w:u w:val="single"/>
    </w:rPr>
  </w:style>
  <w:style w:type="character" w:customStyle="1" w:styleId="Heading1Char1">
    <w:name w:val="Heading 1 Char1"/>
    <w:link w:val="Heading1"/>
    <w:uiPriority w:val="99"/>
    <w:locked/>
    <w:rsid w:val="00E4109B"/>
    <w:rPr>
      <w:rFonts w:ascii="Cambria" w:hAnsi="Cambria"/>
      <w:b/>
      <w:kern w:val="32"/>
      <w:sz w:val="32"/>
    </w:rPr>
  </w:style>
  <w:style w:type="table" w:customStyle="1" w:styleId="Grigliatabella2">
    <w:name w:val="Griglia tabella2"/>
    <w:uiPriority w:val="99"/>
    <w:rsid w:val="001F3A13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1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defranchis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186</Words>
  <Characters>1063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subject/>
  <dc:creator>Martino</dc:creator>
  <cp:keywords/>
  <dc:description/>
  <cp:lastModifiedBy>LAVORO</cp:lastModifiedBy>
  <cp:revision>3</cp:revision>
  <cp:lastPrinted>2019-05-02T06:52:00Z</cp:lastPrinted>
  <dcterms:created xsi:type="dcterms:W3CDTF">2019-05-02T07:04:00Z</dcterms:created>
  <dcterms:modified xsi:type="dcterms:W3CDTF">2019-05-02T08:08:00Z</dcterms:modified>
</cp:coreProperties>
</file>